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Breckland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Breckland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Breckland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Breckland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Breckland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Breckland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Breckland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Breckland is estimated to be </w:t>
      </w:r>
      <w:r w:rsidRPr="00773DF7">
        <w:rPr>
          <w:rFonts w:ascii="Libre Franklin Light" w:eastAsia="Times New Roman" w:hAnsi="Libre Franklin Light" w:cs="Calibri Light"/>
          <w:b/>
          <w:bCs/>
          <w:color w:val="C45911" w:themeColor="accent2" w:themeShade="BF"/>
        </w:rPr>
        <w:t xml:space="preserve">£716,682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Breckland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Breckland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Breckland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Breckland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eck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Breckland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eck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Breckland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Breckland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eck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Breckland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Breckland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Breckland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Breckland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Breckland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Breckland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£716,682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Breckland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£11,674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£241,416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£17,294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£4,864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£8,917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£432,517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£716,682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Breckland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Breckland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Breckland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Breckland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Breckland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Breckland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Breckland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Breckland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Breckland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Breckland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Breckland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Breckland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DD63470-0EA0-4F11-908F-FE0ACF56AF5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